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35CC" w:rsidRPr="004B5064" w:rsidRDefault="002C35CC" w:rsidP="004B5064"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83.5pt;height:802.5pt">
            <v:imagedata r:id="rId4" o:title=""/>
          </v:shape>
        </w:pict>
      </w:r>
    </w:p>
    <w:sectPr w:rsidR="002C35CC" w:rsidRPr="004B5064" w:rsidSect="004B5064">
      <w:pgSz w:w="11906" w:h="16838"/>
      <w:pgMar w:top="57" w:right="57" w:bottom="57" w:left="5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B0686"/>
    <w:rsid w:val="002C35CC"/>
    <w:rsid w:val="003C1964"/>
    <w:rsid w:val="004B5064"/>
    <w:rsid w:val="00723E5C"/>
    <w:rsid w:val="00A26CAC"/>
    <w:rsid w:val="00AB0686"/>
    <w:rsid w:val="00B74366"/>
    <w:rsid w:val="00D869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0686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</TotalTime>
  <Pages>1</Pages>
  <Words>0</Words>
  <Characters>1</Characters>
  <Application>Microsoft Office Outlook</Application>
  <DocSecurity>0</DocSecurity>
  <Lines>0</Lines>
  <Paragraphs>0</Paragraphs>
  <ScaleCrop>false</ScaleCrop>
  <Company>diakov.net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Bashlakova</cp:lastModifiedBy>
  <cp:revision>3</cp:revision>
  <dcterms:created xsi:type="dcterms:W3CDTF">2017-05-16T17:22:00Z</dcterms:created>
  <dcterms:modified xsi:type="dcterms:W3CDTF">2017-05-29T14:25:00Z</dcterms:modified>
</cp:coreProperties>
</file>